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AF982" w14:textId="6D7668D5" w:rsidR="0091490A" w:rsidRDefault="004875AD" w:rsidP="00B42E07">
      <w:pPr>
        <w:pStyle w:val="Ttulo1"/>
      </w:pPr>
      <w:bookmarkStart w:id="0" w:name="_Toc40106423"/>
      <w:r>
        <w:t xml:space="preserve">SMART IB </w:t>
      </w:r>
      <w:r w:rsidR="007A10E1">
        <w:t>MAYO</w:t>
      </w:r>
      <w:r>
        <w:t xml:space="preserve"> 2020</w:t>
      </w:r>
      <w:bookmarkEnd w:id="0"/>
    </w:p>
    <w:sdt>
      <w:sdtPr>
        <w:rPr>
          <w:rFonts w:ascii="Arial" w:eastAsiaTheme="minorHAnsi" w:hAnsi="Arial" w:cs="Arial"/>
          <w:color w:val="auto"/>
          <w:sz w:val="20"/>
          <w:szCs w:val="20"/>
          <w:lang w:val="es-ES_tradnl" w:eastAsia="en-US"/>
        </w:rPr>
        <w:id w:val="16820832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2E9B68" w14:textId="4CDCD2B0" w:rsidR="003E3B76" w:rsidRDefault="003E3B76">
          <w:pPr>
            <w:pStyle w:val="TtuloTDC"/>
          </w:pPr>
          <w:r>
            <w:t>Contenido</w:t>
          </w:r>
        </w:p>
        <w:p w14:paraId="3910916C" w14:textId="6C445A67" w:rsidR="003E3B76" w:rsidRDefault="003E3B76">
          <w:pPr>
            <w:pStyle w:val="TDC1"/>
            <w:tabs>
              <w:tab w:val="right" w:pos="9111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106423" w:history="1"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_Toc40106423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79DA5" w14:textId="03CA38F5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4" w:history="1">
            <w:r w:rsidR="003E3B76" w:rsidRPr="00586555">
              <w:rPr>
                <w:rStyle w:val="Hipervnculo"/>
                <w:noProof/>
              </w:rPr>
              <w:t>INTRODUCCIÓN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_Toc40106424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7857B2BB" w14:textId="05E460B9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5" w:history="1">
            <w:r w:rsidR="003E3B76" w:rsidRPr="00586555">
              <w:rPr>
                <w:rStyle w:val="Hipervnculo"/>
                <w:noProof/>
              </w:rPr>
              <w:t>PERSONAL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_Toc40106425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770B06F" w14:textId="6EB2E1A3" w:rsidR="003E3B76" w:rsidRDefault="00A91B02">
          <w:pPr>
            <w:pStyle w:val="TDC3"/>
            <w:tabs>
              <w:tab w:val="right" w:pos="9111"/>
            </w:tabs>
            <w:rPr>
              <w:noProof/>
            </w:rPr>
          </w:pPr>
          <w:hyperlink w:anchor="_Toc40106426" w:history="1">
            <w:r w:rsidR="003E3B76" w:rsidRPr="00586555">
              <w:rPr>
                <w:rStyle w:val="Hipervnculo"/>
                <w:noProof/>
              </w:rPr>
              <w:t>Salidas de personal: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_Toc40106426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192D7FF2" w14:textId="3190517E" w:rsidR="003E3B76" w:rsidRDefault="00A91B02">
          <w:pPr>
            <w:pStyle w:val="TDC3"/>
            <w:tabs>
              <w:tab w:val="right" w:pos="9111"/>
            </w:tabs>
            <w:rPr>
              <w:noProof/>
            </w:rPr>
          </w:pPr>
          <w:hyperlink w:anchor="_Toc40106427" w:history="1">
            <w:r w:rsidR="003E3B76" w:rsidRPr="00586555">
              <w:rPr>
                <w:rStyle w:val="Hipervnculo"/>
                <w:noProof/>
              </w:rPr>
              <w:t>Colaboradores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_Toc40106427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019236CB" w14:textId="4C4A9DA3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8" w:history="1">
            <w:r w:rsidR="003E3B76" w:rsidRPr="00586555">
              <w:rPr>
                <w:rStyle w:val="Hipervnculo"/>
                <w:noProof/>
              </w:rPr>
              <w:t>Informática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_Toc40106428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2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614CAEFC" w14:textId="3DCE3C6B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9" w:history="1">
            <w:r w:rsidR="003E3B76" w:rsidRPr="00586555">
              <w:rPr>
                <w:rStyle w:val="Hipervnculo"/>
                <w:noProof/>
              </w:rPr>
              <w:t>PRESUPUESTO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_Toc40106429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2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E1DDF3" w14:textId="62D77054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30" w:history="1">
            <w:r w:rsidR="003E3B76" w:rsidRPr="00586555">
              <w:rPr>
                <w:rStyle w:val="Hipervnculo"/>
                <w:noProof/>
              </w:rPr>
              <w:t>PARTICIPACIÓN SOCIOS/AS SMART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_Toc40106430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4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0CA7DD" w14:textId="6A1C9980" w:rsidR="003E3B76" w:rsidRDefault="00A91B02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31" w:history="1">
            <w:r w:rsidR="003E3B76" w:rsidRPr="00586555">
              <w:rPr>
                <w:rStyle w:val="Hipervnculo"/>
                <w:noProof/>
              </w:rPr>
              <w:t>TRABAJO EN LA MEJORA DE SERVICIOS PARA SOCIOS/AS Y RELACIONES INSTITUCIONALES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_Toc40106431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4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0CD074" w14:textId="6639A787" w:rsidR="003E3B76" w:rsidRDefault="003E3B76">
          <w:r>
            <w:rPr>
              <w:b/>
              <w:bCs/>
            </w:rPr>
            <w:fldChar w:fldCharType="end"/>
          </w:r>
        </w:p>
      </w:sdtContent>
    </w:sdt>
    <w:p w14:paraId="19F8BC39" w14:textId="7659A408" w:rsidR="004875AD" w:rsidRDefault="004875AD" w:rsidP="004875AD"/>
    <w:p w14:paraId="67F6B220" w14:textId="5CCC56A2" w:rsidR="004875AD" w:rsidRDefault="004875AD" w:rsidP="004875AD">
      <w:pPr>
        <w:pStyle w:val="Ttulo2"/>
      </w:pPr>
      <w:bookmarkStart w:id="1" w:name="_Toc40106424"/>
      <w:r>
        <w:t>INTRODUCCIÓN</w:t>
      </w:r>
      <w:bookmarkEnd w:id="1"/>
    </w:p>
    <w:p w14:paraId="26247758" w14:textId="48869B84" w:rsidR="004875AD" w:rsidRDefault="004875AD" w:rsidP="002D6B99">
      <w:pPr>
        <w:spacing w:line="360" w:lineRule="auto"/>
      </w:pPr>
      <w:r>
        <w:t xml:space="preserve">Este pequeño texto es para informar de las cuestiones que se han realizado en el mes de abril. </w:t>
      </w:r>
    </w:p>
    <w:p w14:paraId="6F08F536" w14:textId="10BD1014" w:rsidR="004875AD" w:rsidRDefault="004875AD" w:rsidP="002D6B99">
      <w:pPr>
        <w:spacing w:line="360" w:lineRule="auto"/>
      </w:pPr>
      <w:r>
        <w:t xml:space="preserve">La finalidad es mostrar transparencia e informaros de los pasos que se van dando. </w:t>
      </w:r>
    </w:p>
    <w:p w14:paraId="401E91F4" w14:textId="4F1D8EFD" w:rsidR="004875AD" w:rsidRDefault="004875AD" w:rsidP="002D6B99">
      <w:pPr>
        <w:pStyle w:val="Ttulo2"/>
        <w:spacing w:line="360" w:lineRule="auto"/>
      </w:pPr>
      <w:bookmarkStart w:id="2" w:name="_Toc40106425"/>
      <w:r>
        <w:t>PERSONAL</w:t>
      </w:r>
      <w:bookmarkEnd w:id="2"/>
    </w:p>
    <w:p w14:paraId="3C034CB6" w14:textId="2CAECC5D" w:rsidR="004875AD" w:rsidRPr="004875AD" w:rsidRDefault="004875AD" w:rsidP="002D6B99">
      <w:pPr>
        <w:pStyle w:val="Ttulo3"/>
        <w:spacing w:line="360" w:lineRule="auto"/>
      </w:pPr>
      <w:bookmarkStart w:id="3" w:name="_Toc40106426"/>
      <w:r>
        <w:t>Salidas de personal:</w:t>
      </w:r>
      <w:bookmarkEnd w:id="3"/>
    </w:p>
    <w:p w14:paraId="010C9126" w14:textId="148187AE" w:rsidR="00A840DB" w:rsidRDefault="00A840DB" w:rsidP="002D6B99">
      <w:pPr>
        <w:pStyle w:val="Ttulo3"/>
        <w:spacing w:line="360" w:lineRule="auto"/>
      </w:pPr>
      <w:bookmarkStart w:id="4" w:name="_Toc40106427"/>
      <w:r>
        <w:t>Colaboradores</w:t>
      </w:r>
      <w:bookmarkEnd w:id="4"/>
    </w:p>
    <w:p w14:paraId="3CD9C695" w14:textId="09A41F1E" w:rsidR="00A840DB" w:rsidRDefault="00A840DB" w:rsidP="002D6B99">
      <w:pPr>
        <w:spacing w:line="360" w:lineRule="auto"/>
      </w:pPr>
    </w:p>
    <w:p w14:paraId="6F99AE38" w14:textId="6786FB72" w:rsidR="002D6B99" w:rsidRDefault="002D6B99" w:rsidP="002D6B99">
      <w:pPr>
        <w:pStyle w:val="Ttulo2"/>
      </w:pPr>
      <w:bookmarkStart w:id="5" w:name="_Toc40106429"/>
      <w:r>
        <w:t>PRESUPUESTO</w:t>
      </w:r>
      <w:bookmarkEnd w:id="5"/>
    </w:p>
    <w:p w14:paraId="7D8698BF" w14:textId="0E835C84" w:rsidR="004A641C" w:rsidRDefault="00497109" w:rsidP="00B42E07">
      <w:r>
        <w:t xml:space="preserve">El 12 de mayo 2020 enviamos la </w:t>
      </w:r>
      <w:r w:rsidR="00AB0E60">
        <w:t>rescisión</w:t>
      </w:r>
      <w:r>
        <w:t xml:space="preserve"> de los contratos de La Higuera y de </w:t>
      </w:r>
      <w:r w:rsidR="005C17D2">
        <w:t>la Expositiva (</w:t>
      </w:r>
      <w:proofErr w:type="spellStart"/>
      <w:r w:rsidR="005C17D2">
        <w:t>Zonarte</w:t>
      </w:r>
      <w:proofErr w:type="spellEnd"/>
      <w:r w:rsidR="005C17D2">
        <w:t xml:space="preserve">). Tenemos pendiente ver qué hacemos con todo el material </w:t>
      </w:r>
      <w:r w:rsidR="00AB0E60">
        <w:t>técnico que se ha comprado.</w:t>
      </w:r>
    </w:p>
    <w:p w14:paraId="6080E37E" w14:textId="77777777" w:rsidR="00AB0E60" w:rsidRDefault="00AB0E60" w:rsidP="00B42E07"/>
    <w:p w14:paraId="16773636" w14:textId="766772AE" w:rsidR="00673CAB" w:rsidRDefault="00673CAB" w:rsidP="00B42E07"/>
    <w:p w14:paraId="79A77ED5" w14:textId="31C67F51" w:rsidR="00673CAB" w:rsidRDefault="00673CAB" w:rsidP="00673CAB">
      <w:pPr>
        <w:pStyle w:val="Ttulo2"/>
      </w:pPr>
      <w:bookmarkStart w:id="6" w:name="_Toc40106430"/>
      <w:r>
        <w:t>PARTICIPACIÓN SOCIOS/AS SMART</w:t>
      </w:r>
      <w:bookmarkEnd w:id="6"/>
    </w:p>
    <w:p w14:paraId="270F1C98" w14:textId="0C8E16E0" w:rsidR="00673CAB" w:rsidRDefault="00673CAB" w:rsidP="00673CAB">
      <w:r>
        <w:t>E</w:t>
      </w:r>
      <w:r w:rsidR="00B0042F">
        <w:t xml:space="preserve">l    </w:t>
      </w:r>
      <w:r>
        <w:t xml:space="preserve"> de </w:t>
      </w:r>
      <w:r w:rsidR="00B0042F">
        <w:t>mayo</w:t>
      </w:r>
      <w:r>
        <w:t xml:space="preserve"> celebramos una charla para socios/as de Smart, y formarles en </w:t>
      </w:r>
      <w:r w:rsidR="00B0042F">
        <w:t>derecho legal.</w:t>
      </w:r>
      <w:r>
        <w:t xml:space="preserve"> C </w:t>
      </w:r>
    </w:p>
    <w:p w14:paraId="08C110B1" w14:textId="7BAE6F2B" w:rsidR="00673CAB" w:rsidRDefault="00673CAB" w:rsidP="00673CAB">
      <w:r>
        <w:lastRenderedPageBreak/>
        <w:t xml:space="preserve">A la charla en MS </w:t>
      </w:r>
      <w:proofErr w:type="spellStart"/>
      <w:r>
        <w:t>teams</w:t>
      </w:r>
      <w:proofErr w:type="spellEnd"/>
      <w:r>
        <w:t xml:space="preserve"> </w:t>
      </w:r>
      <w:r w:rsidR="00B0042F">
        <w:t>acudieron</w:t>
      </w:r>
      <w:r w:rsidR="00B0042F">
        <w:tab/>
      </w:r>
      <w:r>
        <w:t xml:space="preserve">  personas, se inscribieron</w:t>
      </w:r>
      <w:r w:rsidR="00B0042F">
        <w:tab/>
      </w:r>
      <w:r>
        <w:t xml:space="preserve"> y la han visionado </w:t>
      </w:r>
      <w:r w:rsidR="00B0042F">
        <w:tab/>
      </w:r>
      <w:r>
        <w:t xml:space="preserve">personas. </w:t>
      </w:r>
    </w:p>
    <w:p w14:paraId="2585AB4B" w14:textId="31EC4371" w:rsidR="00673CAB" w:rsidRDefault="00673CAB" w:rsidP="00673CAB">
      <w:r>
        <w:t>Email de envío de la charla en diferido para los no asistentes</w:t>
      </w:r>
    </w:p>
    <w:p w14:paraId="2C7DC4BE" w14:textId="77777777" w:rsidR="00673CAB" w:rsidRDefault="00673CAB" w:rsidP="00673CAB"/>
    <w:p w14:paraId="799745E2" w14:textId="16602EA3" w:rsidR="00673CAB" w:rsidRDefault="00673CAB" w:rsidP="00673CAB"/>
    <w:p w14:paraId="02E9ED19" w14:textId="67362BDC" w:rsidR="00673CAB" w:rsidRDefault="00673CAB" w:rsidP="00673CAB">
      <w:r>
        <w:t>También hemos puesto la reseña en la web:</w:t>
      </w:r>
    </w:p>
    <w:p w14:paraId="29A45C25" w14:textId="3C83B12B" w:rsidR="00673CAB" w:rsidRDefault="00673CAB" w:rsidP="00673CAB"/>
    <w:p w14:paraId="23309B16" w14:textId="5FB9DBF6" w:rsidR="00673CAB" w:rsidRDefault="00673CAB" w:rsidP="00673CAB">
      <w:pPr>
        <w:pStyle w:val="Ttulo2"/>
      </w:pPr>
      <w:bookmarkStart w:id="7" w:name="_Toc40106431"/>
      <w:r>
        <w:t>TRABAJO EN LA MEJORA DE SERVICIOS PARA SOCIOS/AS Y RELACIONES INSTITUCIONALES</w:t>
      </w:r>
      <w:bookmarkEnd w:id="7"/>
    </w:p>
    <w:p w14:paraId="6FD52E4B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RELACIONES INSTITUCIONALES </w:t>
      </w:r>
    </w:p>
    <w:p w14:paraId="1B7FFA05" w14:textId="216EE1F9" w:rsidR="00374F61" w:rsidRPr="00D60145" w:rsidRDefault="00374F61" w:rsidP="003E3B76">
      <w:pPr>
        <w:rPr>
          <w:lang w:val="es-ES"/>
        </w:rPr>
      </w:pPr>
      <w:r w:rsidRPr="00D60145">
        <w:rPr>
          <w:lang w:val="es-ES"/>
        </w:rPr>
        <w:t>Hemos participado a varios encuentros:</w:t>
      </w:r>
    </w:p>
    <w:p w14:paraId="35DFCE59" w14:textId="36AFDAE1" w:rsidR="00374F61" w:rsidRPr="00D60145" w:rsidRDefault="00D60145" w:rsidP="00374F61">
      <w:pPr>
        <w:pStyle w:val="Prrafodelista"/>
        <w:numPr>
          <w:ilvl w:val="0"/>
          <w:numId w:val="37"/>
        </w:numPr>
        <w:rPr>
          <w:lang w:val="es-ES"/>
        </w:rPr>
      </w:pPr>
      <w:r w:rsidRPr="00D60145">
        <w:rPr>
          <w:lang w:val="es-ES"/>
        </w:rPr>
        <w:t>El Instituto de Fomento aragonés</w:t>
      </w:r>
    </w:p>
    <w:p w14:paraId="70EFCF9E" w14:textId="166187D8" w:rsidR="00D60145" w:rsidRDefault="004F08C2" w:rsidP="00374F61">
      <w:pPr>
        <w:pStyle w:val="Prrafodelista"/>
        <w:numPr>
          <w:ilvl w:val="0"/>
          <w:numId w:val="37"/>
        </w:numPr>
        <w:rPr>
          <w:lang w:val="es-ES"/>
        </w:rPr>
      </w:pPr>
      <w:r>
        <w:rPr>
          <w:lang w:val="es-ES"/>
        </w:rPr>
        <w:t>Más Madrid, para presentar acciones para la Cultura.</w:t>
      </w:r>
    </w:p>
    <w:p w14:paraId="36A539B8" w14:textId="77777777" w:rsidR="004F08C2" w:rsidRPr="00D60145" w:rsidRDefault="004F08C2" w:rsidP="00374F61">
      <w:pPr>
        <w:pStyle w:val="Prrafodelista"/>
        <w:numPr>
          <w:ilvl w:val="0"/>
          <w:numId w:val="37"/>
        </w:numPr>
        <w:rPr>
          <w:lang w:val="es-ES"/>
        </w:rPr>
      </w:pPr>
    </w:p>
    <w:p w14:paraId="0B58AF09" w14:textId="77777777" w:rsidR="00374F61" w:rsidRDefault="00374F61" w:rsidP="003E3B76">
      <w:pPr>
        <w:rPr>
          <w:b/>
          <w:bCs/>
          <w:lang w:val="es-ES"/>
        </w:rPr>
      </w:pPr>
    </w:p>
    <w:p w14:paraId="36AF4F48" w14:textId="17A7619E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SOCIETARIO </w:t>
      </w:r>
    </w:p>
    <w:p w14:paraId="74644097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450EDFB6" w14:textId="52A5A339" w:rsid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SUBVENCIONES </w:t>
      </w:r>
    </w:p>
    <w:p w14:paraId="3773A656" w14:textId="573E8400" w:rsidR="00C359FC" w:rsidRDefault="008A3105" w:rsidP="003E3B76">
      <w:pPr>
        <w:rPr>
          <w:lang w:val="es-ES"/>
        </w:rPr>
      </w:pPr>
      <w:r w:rsidRPr="001F0F3E">
        <w:rPr>
          <w:lang w:val="es-ES"/>
        </w:rPr>
        <w:t xml:space="preserve">Se ha enviado el complemento de información de la </w:t>
      </w:r>
      <w:r w:rsidR="001F0F3E" w:rsidRPr="001F0F3E">
        <w:rPr>
          <w:lang w:val="es-ES"/>
        </w:rPr>
        <w:t>subvención</w:t>
      </w:r>
      <w:r w:rsidRPr="001F0F3E">
        <w:rPr>
          <w:lang w:val="es-ES"/>
        </w:rPr>
        <w:t xml:space="preserve"> presentada en 2018 para </w:t>
      </w:r>
      <w:proofErr w:type="spellStart"/>
      <w:r w:rsidRPr="001F0F3E">
        <w:rPr>
          <w:lang w:val="es-ES"/>
        </w:rPr>
        <w:t>Zonarte</w:t>
      </w:r>
      <w:proofErr w:type="spellEnd"/>
      <w:r w:rsidRPr="001F0F3E">
        <w:rPr>
          <w:lang w:val="es-ES"/>
        </w:rPr>
        <w:t xml:space="preserve"> y nos han </w:t>
      </w:r>
      <w:r w:rsidR="001F0F3E" w:rsidRPr="001F0F3E">
        <w:rPr>
          <w:lang w:val="es-ES"/>
        </w:rPr>
        <w:t>hecho la transferencia de 13.000€</w:t>
      </w:r>
      <w:r w:rsidR="001F0F3E">
        <w:rPr>
          <w:lang w:val="es-ES"/>
        </w:rPr>
        <w:t>.</w:t>
      </w:r>
    </w:p>
    <w:p w14:paraId="145AD5C9" w14:textId="77777777" w:rsidR="001F0F3E" w:rsidRPr="001F0F3E" w:rsidRDefault="001F0F3E" w:rsidP="003E3B76">
      <w:pPr>
        <w:rPr>
          <w:lang w:val="es-ES"/>
        </w:rPr>
      </w:pPr>
    </w:p>
    <w:p w14:paraId="700E56D0" w14:textId="44678BFA" w:rsidR="003E3B76" w:rsidRPr="003E3B76" w:rsidRDefault="003E3B76" w:rsidP="003E3B76">
      <w:pPr>
        <w:rPr>
          <w:lang w:val="es-ES"/>
        </w:rPr>
      </w:pPr>
      <w:r w:rsidRPr="003E3B76">
        <w:rPr>
          <w:b/>
          <w:bCs/>
          <w:lang w:val="es-ES"/>
        </w:rPr>
        <w:t>LICITACIONES </w:t>
      </w:r>
    </w:p>
    <w:p w14:paraId="782DDB99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REDES DE TEATRO </w:t>
      </w:r>
    </w:p>
    <w:p w14:paraId="3C80B8BA" w14:textId="345C98BE" w:rsidR="003E3B76" w:rsidRPr="003E3B76" w:rsidRDefault="003E3B76" w:rsidP="00C359FC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PRESUPUESTOS </w:t>
      </w:r>
    </w:p>
    <w:p w14:paraId="29AB4EC5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COORDINACIÓN DE ACTIVIDADES EMPRESARIALES </w:t>
      </w:r>
    </w:p>
    <w:p w14:paraId="243B7944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DINAMIZACIÓN SOCIOS/AS </w:t>
      </w:r>
    </w:p>
    <w:p w14:paraId="65834C86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COMUNICACIÓN </w:t>
      </w:r>
    </w:p>
    <w:p w14:paraId="4464EC88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FORMACIÓN </w:t>
      </w:r>
    </w:p>
    <w:p w14:paraId="09354FE8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GESTIÓN DE COBRO </w:t>
      </w:r>
    </w:p>
    <w:p w14:paraId="5D473CBD" w14:textId="77777777" w:rsidR="003E3B76" w:rsidRPr="003E3B76" w:rsidRDefault="003E3B76" w:rsidP="003E3B76">
      <w:pPr>
        <w:numPr>
          <w:ilvl w:val="0"/>
          <w:numId w:val="34"/>
        </w:numPr>
        <w:rPr>
          <w:lang w:val="es-ES"/>
        </w:rPr>
      </w:pPr>
      <w:r w:rsidRPr="003E3B76">
        <w:rPr>
          <w:lang w:val="es-ES"/>
        </w:rPr>
        <w:t>Apoyo a financiero para la gestión de cobro, por necesidad inmediata de Smart </w:t>
      </w:r>
    </w:p>
    <w:p w14:paraId="10F2071D" w14:textId="15B91105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FINANCIACIÓN </w:t>
      </w:r>
    </w:p>
    <w:p w14:paraId="2D5FBC27" w14:textId="1BF3A7FB" w:rsidR="003E3B76" w:rsidRPr="003E3B76" w:rsidRDefault="00685C93" w:rsidP="00110A9B">
      <w:pPr>
        <w:numPr>
          <w:ilvl w:val="0"/>
          <w:numId w:val="35"/>
        </w:numPr>
        <w:rPr>
          <w:lang w:val="es-ES"/>
        </w:rPr>
      </w:pPr>
      <w:r>
        <w:rPr>
          <w:lang w:val="es-ES"/>
        </w:rPr>
        <w:t>Se ha establecido una colaboración con FANDIT</w:t>
      </w:r>
      <w:r w:rsidR="00096BA2">
        <w:rPr>
          <w:lang w:val="es-ES"/>
        </w:rPr>
        <w:t xml:space="preserve"> (</w:t>
      </w:r>
      <w:hyperlink r:id="rId11" w:history="1">
        <w:r w:rsidR="00096BA2">
          <w:rPr>
            <w:rStyle w:val="Hipervnculo"/>
          </w:rPr>
          <w:t>https://fandit.es/</w:t>
        </w:r>
      </w:hyperlink>
      <w:r w:rsidR="00096BA2">
        <w:t xml:space="preserve">) </w:t>
      </w:r>
      <w:r w:rsidR="00142DF6">
        <w:t>buscador de subvenciones publica</w:t>
      </w:r>
      <w:r w:rsidR="00110A9B">
        <w:t>s</w:t>
      </w:r>
      <w:r w:rsidR="003E3B76" w:rsidRPr="003E3B76">
        <w:rPr>
          <w:lang w:val="es-ES"/>
        </w:rPr>
        <w:t>.  </w:t>
      </w:r>
      <w:r w:rsidR="00110A9B">
        <w:rPr>
          <w:lang w:val="es-ES"/>
        </w:rPr>
        <w:t>Pagan a Smart para contenidos y formación sobre subvenciones.</w:t>
      </w:r>
    </w:p>
    <w:p w14:paraId="4CC1FA43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48AAAADD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5669C7E9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599443EE" w14:textId="77777777" w:rsidR="003E3B76" w:rsidRPr="00673CAB" w:rsidRDefault="003E3B76" w:rsidP="00673CAB"/>
    <w:sectPr w:rsidR="003E3B76" w:rsidRPr="00673CAB" w:rsidSect="0091490A"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B2E89" w14:textId="77777777" w:rsidR="00A91B02" w:rsidRDefault="00A91B02" w:rsidP="00B42E07">
      <w:r>
        <w:separator/>
      </w:r>
    </w:p>
  </w:endnote>
  <w:endnote w:type="continuationSeparator" w:id="0">
    <w:p w14:paraId="048B25A9" w14:textId="77777777" w:rsidR="00A91B02" w:rsidRDefault="00A91B02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1BBDFE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F8886A3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58969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018C08BD" wp14:editId="7437D94E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1F84B7EF" w14:textId="77777777" w:rsidTr="00763DAA">
      <w:trPr>
        <w:jc w:val="right"/>
      </w:trPr>
      <w:tc>
        <w:tcPr>
          <w:tcW w:w="4555" w:type="dxa"/>
          <w:vAlign w:val="bottom"/>
        </w:tcPr>
        <w:p w14:paraId="71330641" w14:textId="77777777" w:rsidR="00763DAA" w:rsidRPr="00763DAA" w:rsidRDefault="00763DAA" w:rsidP="00B42E07">
          <w:pPr>
            <w:pStyle w:val="SmartPieRSocial"/>
          </w:pPr>
          <w:r>
            <w:t>&lt;Razón Social&gt;</w:t>
          </w:r>
        </w:p>
        <w:p w14:paraId="4D83CDD8" w14:textId="77777777" w:rsidR="00763DAA" w:rsidRPr="00763DAA" w:rsidRDefault="00763DAA" w:rsidP="00B42E07">
          <w:pPr>
            <w:pStyle w:val="SmartPie"/>
          </w:pPr>
          <w:r>
            <w:t>&lt;Dirección&gt;</w:t>
          </w:r>
        </w:p>
        <w:p w14:paraId="547CB667" w14:textId="77777777" w:rsidR="00763DAA" w:rsidRPr="007B4D0B" w:rsidRDefault="00763DAA" w:rsidP="00B42E07">
          <w:pPr>
            <w:pStyle w:val="SmartPie"/>
          </w:pPr>
          <w:r>
            <w:t>&lt;CP&gt; – &lt;Población&gt;</w:t>
          </w:r>
        </w:p>
        <w:p w14:paraId="4F6E6C94" w14:textId="77777777" w:rsidR="00763DAA" w:rsidRDefault="00763DAA" w:rsidP="00B42E07">
          <w:pPr>
            <w:pStyle w:val="SmartPie"/>
          </w:pPr>
          <w:r w:rsidRPr="007B4D0B">
            <w:t>+3</w:t>
          </w:r>
          <w:r>
            <w:t>4</w:t>
          </w:r>
          <w:r w:rsidRPr="007B4D0B">
            <w:t xml:space="preserve"> </w:t>
          </w:r>
          <w:r>
            <w:t>&lt;TLF&gt;</w:t>
          </w:r>
        </w:p>
      </w:tc>
      <w:tc>
        <w:tcPr>
          <w:tcW w:w="4556" w:type="dxa"/>
          <w:vAlign w:val="bottom"/>
        </w:tcPr>
        <w:p w14:paraId="5A483777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41910E49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BEABE" w14:textId="77777777" w:rsidR="00A91B02" w:rsidRDefault="00A91B02" w:rsidP="00B42E07">
      <w:r>
        <w:separator/>
      </w:r>
    </w:p>
  </w:footnote>
  <w:footnote w:type="continuationSeparator" w:id="0">
    <w:p w14:paraId="11A7DDB7" w14:textId="77777777" w:rsidR="00A91B02" w:rsidRDefault="00A91B02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0AD0C" w14:textId="77777777" w:rsidR="005C0573" w:rsidRDefault="005C0573" w:rsidP="00B42E07">
    <w:r>
      <w:rPr>
        <w:noProof/>
        <w:lang w:eastAsia="fr-FR"/>
      </w:rPr>
      <w:drawing>
        <wp:inline distT="0" distB="0" distL="0" distR="0" wp14:anchorId="1D986A58" wp14:editId="7B346B49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323B552A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7A7C34"/>
    <w:multiLevelType w:val="multilevel"/>
    <w:tmpl w:val="3DCC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4D03D39"/>
    <w:multiLevelType w:val="multilevel"/>
    <w:tmpl w:val="FBFE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DEC59A7"/>
    <w:multiLevelType w:val="multilevel"/>
    <w:tmpl w:val="3828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F6007CA"/>
    <w:multiLevelType w:val="multilevel"/>
    <w:tmpl w:val="0AC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2671039"/>
    <w:multiLevelType w:val="multilevel"/>
    <w:tmpl w:val="3144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E1B9E"/>
    <w:multiLevelType w:val="multilevel"/>
    <w:tmpl w:val="7724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250ED0"/>
    <w:multiLevelType w:val="multilevel"/>
    <w:tmpl w:val="04CA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545253"/>
    <w:multiLevelType w:val="multilevel"/>
    <w:tmpl w:val="F7A071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0556E13"/>
    <w:multiLevelType w:val="multilevel"/>
    <w:tmpl w:val="4756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5F3824"/>
    <w:multiLevelType w:val="multilevel"/>
    <w:tmpl w:val="1772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8A5A50"/>
    <w:multiLevelType w:val="multilevel"/>
    <w:tmpl w:val="D25E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F4723D"/>
    <w:multiLevelType w:val="multilevel"/>
    <w:tmpl w:val="9A7C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5" w15:restartNumberingAfterBreak="0">
    <w:nsid w:val="42770023"/>
    <w:multiLevelType w:val="hybridMultilevel"/>
    <w:tmpl w:val="98E0676E"/>
    <w:lvl w:ilvl="0" w:tplc="4F304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231AF9"/>
    <w:multiLevelType w:val="multilevel"/>
    <w:tmpl w:val="13CC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F50BAA"/>
    <w:multiLevelType w:val="multilevel"/>
    <w:tmpl w:val="4AF064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4A7F41C3"/>
    <w:multiLevelType w:val="multilevel"/>
    <w:tmpl w:val="46FE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0" w15:restartNumberingAfterBreak="0">
    <w:nsid w:val="56AE1236"/>
    <w:multiLevelType w:val="multilevel"/>
    <w:tmpl w:val="CBC0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88469F"/>
    <w:multiLevelType w:val="multilevel"/>
    <w:tmpl w:val="248E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A4E71A6"/>
    <w:multiLevelType w:val="multilevel"/>
    <w:tmpl w:val="6D04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E24664"/>
    <w:multiLevelType w:val="multilevel"/>
    <w:tmpl w:val="5B7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96B433B"/>
    <w:multiLevelType w:val="multilevel"/>
    <w:tmpl w:val="BFFE0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407D4B"/>
    <w:multiLevelType w:val="multilevel"/>
    <w:tmpl w:val="08F4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6"/>
  </w:num>
  <w:num w:numId="13">
    <w:abstractNumId w:val="32"/>
  </w:num>
  <w:num w:numId="14">
    <w:abstractNumId w:val="29"/>
  </w:num>
  <w:num w:numId="15">
    <w:abstractNumId w:val="24"/>
  </w:num>
  <w:num w:numId="16">
    <w:abstractNumId w:val="34"/>
  </w:num>
  <w:num w:numId="17">
    <w:abstractNumId w:val="21"/>
  </w:num>
  <w:num w:numId="18">
    <w:abstractNumId w:val="22"/>
  </w:num>
  <w:num w:numId="19">
    <w:abstractNumId w:val="23"/>
  </w:num>
  <w:num w:numId="20">
    <w:abstractNumId w:val="18"/>
  </w:num>
  <w:num w:numId="21">
    <w:abstractNumId w:val="20"/>
  </w:num>
  <w:num w:numId="22">
    <w:abstractNumId w:val="36"/>
  </w:num>
  <w:num w:numId="23">
    <w:abstractNumId w:val="15"/>
  </w:num>
  <w:num w:numId="24">
    <w:abstractNumId w:val="35"/>
  </w:num>
  <w:num w:numId="25">
    <w:abstractNumId w:val="26"/>
  </w:num>
  <w:num w:numId="26">
    <w:abstractNumId w:val="31"/>
  </w:num>
  <w:num w:numId="27">
    <w:abstractNumId w:val="33"/>
  </w:num>
  <w:num w:numId="28">
    <w:abstractNumId w:val="30"/>
  </w:num>
  <w:num w:numId="29">
    <w:abstractNumId w:val="19"/>
  </w:num>
  <w:num w:numId="30">
    <w:abstractNumId w:val="27"/>
  </w:num>
  <w:num w:numId="31">
    <w:abstractNumId w:val="11"/>
  </w:num>
  <w:num w:numId="32">
    <w:abstractNumId w:val="28"/>
  </w:num>
  <w:num w:numId="33">
    <w:abstractNumId w:val="13"/>
  </w:num>
  <w:num w:numId="34">
    <w:abstractNumId w:val="12"/>
  </w:num>
  <w:num w:numId="35">
    <w:abstractNumId w:val="17"/>
  </w:num>
  <w:num w:numId="36">
    <w:abstractNumId w:val="1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AD"/>
    <w:rsid w:val="00004930"/>
    <w:rsid w:val="000131EB"/>
    <w:rsid w:val="0003297A"/>
    <w:rsid w:val="0006151E"/>
    <w:rsid w:val="00096BA2"/>
    <w:rsid w:val="000C2011"/>
    <w:rsid w:val="001015DD"/>
    <w:rsid w:val="00104AC7"/>
    <w:rsid w:val="00110A9B"/>
    <w:rsid w:val="00142DF6"/>
    <w:rsid w:val="001546D4"/>
    <w:rsid w:val="001B6B92"/>
    <w:rsid w:val="001C0F93"/>
    <w:rsid w:val="001D153A"/>
    <w:rsid w:val="001D5694"/>
    <w:rsid w:val="001F0F3E"/>
    <w:rsid w:val="001F5110"/>
    <w:rsid w:val="00201B45"/>
    <w:rsid w:val="00246205"/>
    <w:rsid w:val="002713BD"/>
    <w:rsid w:val="002B11D8"/>
    <w:rsid w:val="002D6B99"/>
    <w:rsid w:val="00324900"/>
    <w:rsid w:val="003249F4"/>
    <w:rsid w:val="00374F61"/>
    <w:rsid w:val="003849FB"/>
    <w:rsid w:val="00393E99"/>
    <w:rsid w:val="003A55BE"/>
    <w:rsid w:val="003C2D34"/>
    <w:rsid w:val="003D54FB"/>
    <w:rsid w:val="003E3B76"/>
    <w:rsid w:val="00426130"/>
    <w:rsid w:val="00446CA9"/>
    <w:rsid w:val="00474C2B"/>
    <w:rsid w:val="004769CF"/>
    <w:rsid w:val="00481520"/>
    <w:rsid w:val="004875AD"/>
    <w:rsid w:val="00497109"/>
    <w:rsid w:val="004A641C"/>
    <w:rsid w:val="004F08C2"/>
    <w:rsid w:val="0051278C"/>
    <w:rsid w:val="005174CA"/>
    <w:rsid w:val="00521B3E"/>
    <w:rsid w:val="0058054F"/>
    <w:rsid w:val="005C0573"/>
    <w:rsid w:val="005C17D2"/>
    <w:rsid w:val="00630DD6"/>
    <w:rsid w:val="00640FB5"/>
    <w:rsid w:val="00651C64"/>
    <w:rsid w:val="00654F15"/>
    <w:rsid w:val="00673CAB"/>
    <w:rsid w:val="00685C93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A10E1"/>
    <w:rsid w:val="007B4D0B"/>
    <w:rsid w:val="00805C89"/>
    <w:rsid w:val="008224FE"/>
    <w:rsid w:val="008305FF"/>
    <w:rsid w:val="00832BD4"/>
    <w:rsid w:val="00866D13"/>
    <w:rsid w:val="00884E1F"/>
    <w:rsid w:val="00891AB0"/>
    <w:rsid w:val="008A3105"/>
    <w:rsid w:val="008C7D94"/>
    <w:rsid w:val="0091330A"/>
    <w:rsid w:val="0091490A"/>
    <w:rsid w:val="00922278"/>
    <w:rsid w:val="00984962"/>
    <w:rsid w:val="009B250D"/>
    <w:rsid w:val="009B7EFA"/>
    <w:rsid w:val="009C5D36"/>
    <w:rsid w:val="00A42917"/>
    <w:rsid w:val="00A43C7C"/>
    <w:rsid w:val="00A82777"/>
    <w:rsid w:val="00A840DB"/>
    <w:rsid w:val="00A91B02"/>
    <w:rsid w:val="00A9540E"/>
    <w:rsid w:val="00AB0E60"/>
    <w:rsid w:val="00AB7214"/>
    <w:rsid w:val="00B0042F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C359FC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0145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877C5"/>
    <w:rsid w:val="00EA0F4B"/>
    <w:rsid w:val="00F07846"/>
    <w:rsid w:val="00F1356A"/>
    <w:rsid w:val="00F42947"/>
    <w:rsid w:val="00F52E93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FA0DA"/>
  <w15:chartTrackingRefBased/>
  <w15:docId w15:val="{2998E86D-46BC-4804-9398-A0A5619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E3B76"/>
    <w:pPr>
      <w:tabs>
        <w:tab w:val="clear" w:pos="4962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4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ndit.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513B90-832C-4EBF-9646-71E202AFE2D1}"/>
</file>

<file path=customXml/itemProps4.xml><?xml version="1.0" encoding="utf-8"?>
<ds:datastoreItem xmlns:ds="http://schemas.openxmlformats.org/officeDocument/2006/customXml" ds:itemID="{72A6C83C-3FBD-4433-8FBC-1B080172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22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2430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19</cp:revision>
  <cp:lastPrinted>2018-12-13T13:26:00Z</cp:lastPrinted>
  <dcterms:created xsi:type="dcterms:W3CDTF">2020-05-11T14:27:00Z</dcterms:created>
  <dcterms:modified xsi:type="dcterms:W3CDTF">2020-05-12T15:01:00Z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